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D019" w14:textId="77777777" w:rsidR="00C25E29" w:rsidRDefault="00C25E29" w:rsidP="00C25E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COLYN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3A36301D" w14:textId="77777777" w:rsidR="00C25E29" w:rsidRDefault="00C25E29" w:rsidP="00C25E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Newbury, Berkshire.</w:t>
      </w:r>
    </w:p>
    <w:p w14:paraId="4BE0AAFE" w14:textId="77777777" w:rsidR="00C25E29" w:rsidRDefault="00C25E29" w:rsidP="00C25E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0C9FAE" w14:textId="77777777" w:rsidR="00C25E29" w:rsidRDefault="00C25E29" w:rsidP="00C25E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567BAD" w14:textId="77777777" w:rsidR="00C25E29" w:rsidRDefault="00C25E29" w:rsidP="00C25E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 (</w:t>
      </w:r>
      <w:proofErr w:type="gramStart"/>
      <w:r>
        <w:rPr>
          <w:rFonts w:ascii="Times New Roman" w:hAnsi="Times New Roman" w:cs="Times New Roman"/>
          <w:sz w:val="24"/>
          <w:szCs w:val="24"/>
        </w:rPr>
        <w:t>d.1460)(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14:paraId="20D36ECC" w14:textId="77777777" w:rsidR="00C25E29" w:rsidRDefault="00C25E29" w:rsidP="00C25E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(“Early Berkshire Wills, from the P.C.C. ante 1558” taken from the “Berkshire, Buckinghamshire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Archaeological Journal” vol.20 pp.61-2)</w:t>
      </w:r>
    </w:p>
    <w:p w14:paraId="6A4E3E81" w14:textId="77777777" w:rsidR="00C25E29" w:rsidRDefault="00C25E29" w:rsidP="00C25E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C0D61F" w14:textId="77777777" w:rsidR="00C25E29" w:rsidRDefault="00C25E29" w:rsidP="00C25E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E33562" w14:textId="77777777" w:rsidR="00C25E29" w:rsidRDefault="00C25E29" w:rsidP="00C25E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Mar.1460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made her an executor of his Will, in which he bequeathed her his </w:t>
      </w:r>
    </w:p>
    <w:p w14:paraId="2D83CD70" w14:textId="77777777" w:rsidR="00C25E29" w:rsidRDefault="00C25E29" w:rsidP="00C25E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house in Newbury and the residue of his estate.  (ibid.)</w:t>
      </w:r>
    </w:p>
    <w:p w14:paraId="346D1D8D" w14:textId="77777777" w:rsidR="00C25E29" w:rsidRDefault="00C25E29" w:rsidP="00C25E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137839" w14:textId="77777777" w:rsidR="00C25E29" w:rsidRDefault="00C25E29" w:rsidP="00C25E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F7FFEB" w14:textId="77777777" w:rsidR="00C25E29" w:rsidRDefault="00C25E29" w:rsidP="00C25E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2022</w:t>
      </w:r>
    </w:p>
    <w:p w14:paraId="05F942C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35CD2" w14:textId="77777777" w:rsidR="00C25E29" w:rsidRDefault="00C25E29" w:rsidP="009139A6">
      <w:r>
        <w:separator/>
      </w:r>
    </w:p>
  </w:endnote>
  <w:endnote w:type="continuationSeparator" w:id="0">
    <w:p w14:paraId="17B6C9AA" w14:textId="77777777" w:rsidR="00C25E29" w:rsidRDefault="00C25E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7F5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5C2C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E62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435C5" w14:textId="77777777" w:rsidR="00C25E29" w:rsidRDefault="00C25E29" w:rsidP="009139A6">
      <w:r>
        <w:separator/>
      </w:r>
    </w:p>
  </w:footnote>
  <w:footnote w:type="continuationSeparator" w:id="0">
    <w:p w14:paraId="477E07F8" w14:textId="77777777" w:rsidR="00C25E29" w:rsidRDefault="00C25E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9BA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35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EB1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E2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25E2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AAFED"/>
  <w15:chartTrackingRefBased/>
  <w15:docId w15:val="{51C47BF1-4532-46BF-86FF-778FC2A4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2022-04-27T10:58:00Z</dcterms:created>
  <dcterms:modified xsi:type="dcterms:W3CDTF">2022-04-27T10:59:00Z</dcterms:modified>
</cp:coreProperties>
</file>